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F66F7" w:rsidRPr="000F66F7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Σωλήνες </w:t>
            </w:r>
            <w:proofErr w:type="spellStart"/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φυγοκέντρησης</w:t>
            </w:r>
            <w:proofErr w:type="spellEnd"/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Falcon</w:t>
            </w:r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50</w:t>
            </w:r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ml</w:t>
            </w:r>
            <w:r w:rsidRPr="000F66F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αποστειρωμένοι, κωνικοί 100τεμ</w:t>
            </w:r>
          </w:p>
        </w:tc>
      </w:tr>
      <w:tr w:rsidR="000F66F7" w:rsidRPr="000F66F7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F66F7" w:rsidRPr="000F66F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F66F7" w:rsidRPr="000F66F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F66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F66F7" w:rsidRPr="000F66F7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Σωλήνες </w:t>
            </w:r>
            <w:proofErr w:type="spellStart"/>
            <w:r w:rsidRPr="000F66F7">
              <w:rPr>
                <w:rFonts w:ascii="Tahoma" w:hAnsi="Tahoma" w:cs="Tahoma"/>
                <w:color w:val="000000"/>
                <w:sz w:val="18"/>
                <w:szCs w:val="18"/>
              </w:rPr>
              <w:t>φυγοκέντρησης</w:t>
            </w:r>
            <w:proofErr w:type="spellEnd"/>
            <w:r w:rsidRPr="000F66F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F66F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Falcon</w:t>
            </w:r>
            <w:r w:rsidRPr="000F66F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50</w:t>
            </w:r>
            <w:r w:rsidRPr="000F66F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  <w:r w:rsidRPr="000F66F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αποστειρωμένοι, κωνικοί 100τεμ</w:t>
            </w:r>
          </w:p>
        </w:tc>
        <w:tc>
          <w:tcPr>
            <w:tcW w:w="1080" w:type="dxa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F66F7" w:rsidRPr="000F66F7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66F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0F66F7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F66F7" w:rsidRPr="000F66F7" w:rsidRDefault="000F66F7" w:rsidP="000F66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F66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2557A" w:rsidRDefault="00B43CAA" w:rsidP="00D2557A">
      <w:bookmarkStart w:id="0" w:name="_GoBack"/>
      <w:bookmarkEnd w:id="0"/>
    </w:p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F66F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68D4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2025-11-24T09:36:00Z</dcterms:created>
  <dcterms:modified xsi:type="dcterms:W3CDTF">2025-11-24T09:36:00Z</dcterms:modified>
</cp:coreProperties>
</file>